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1E176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0E633287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962389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E04FB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</w:t>
      </w:r>
    </w:p>
    <w:p w14:paraId="5071CC3A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38B4AC01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06378187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0BF62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AD3F0" w14:textId="77777777" w:rsidR="0009774D" w:rsidRDefault="0009774D" w:rsidP="00097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6D0995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057C8" w14:textId="77777777" w:rsidR="0009774D" w:rsidRDefault="0009774D" w:rsidP="009139A6">
      <w:r>
        <w:separator/>
      </w:r>
    </w:p>
  </w:endnote>
  <w:endnote w:type="continuationSeparator" w:id="0">
    <w:p w14:paraId="35927B18" w14:textId="77777777" w:rsidR="0009774D" w:rsidRDefault="000977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83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40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62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EE67" w14:textId="77777777" w:rsidR="0009774D" w:rsidRDefault="0009774D" w:rsidP="009139A6">
      <w:r>
        <w:separator/>
      </w:r>
    </w:p>
  </w:footnote>
  <w:footnote w:type="continuationSeparator" w:id="0">
    <w:p w14:paraId="5351B72B" w14:textId="77777777" w:rsidR="0009774D" w:rsidRDefault="000977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D6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9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D1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4D"/>
    <w:rsid w:val="000666E0"/>
    <w:rsid w:val="0009774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49672"/>
  <w15:chartTrackingRefBased/>
  <w15:docId w15:val="{543C3F93-250A-4098-AFDB-979C41DC8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2022-03-16T21:30:00Z</dcterms:created>
  <dcterms:modified xsi:type="dcterms:W3CDTF">2022-03-16T21:31:00Z</dcterms:modified>
</cp:coreProperties>
</file>